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25FEI83478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c7645d6ddc2e26cf8d42726c637e3219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d3dfbd7b208d1cecce02223064956769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Props1.xml><?xml version="1.0" encoding="utf-8"?>
<ds:datastoreItem xmlns:ds="http://schemas.openxmlformats.org/officeDocument/2006/customXml" ds:itemID="{F293AFB9-02DE-424F-8175-D4721176E1DC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